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6E5EC" w14:textId="4E34A30E" w:rsidR="00535962" w:rsidRPr="00F7167E" w:rsidRDefault="00E41979" w:rsidP="00130549">
      <w:pPr>
        <w:tabs>
          <w:tab w:val="right" w:pos="9027"/>
        </w:tabs>
      </w:pPr>
      <w:r w:rsidRPr="00E41979"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4603B15" wp14:editId="0259D7EE">
                <wp:simplePos x="0" y="0"/>
                <wp:positionH relativeFrom="column">
                  <wp:posOffset>4562475</wp:posOffset>
                </wp:positionH>
                <wp:positionV relativeFrom="paragraph">
                  <wp:posOffset>-704850</wp:posOffset>
                </wp:positionV>
                <wp:extent cx="1905000" cy="795655"/>
                <wp:effectExtent l="0" t="0" r="19050" b="23495"/>
                <wp:wrapNone/>
                <wp:docPr id="7759884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60204888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586360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8149396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DD1519" w14:textId="2DB0C3CB" w:rsidR="00E41979" w:rsidRPr="00425DB7" w:rsidRDefault="00E41979" w:rsidP="00E4197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B37945"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6664759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7F2829" w14:textId="77777777" w:rsidR="00E41979" w:rsidRPr="00535962" w:rsidRDefault="00E41979" w:rsidP="00E4197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603B15" id="Group 21" o:spid="_x0000_s1026" style="position:absolute;margin-left:359.25pt;margin-top:-55.5pt;width:150pt;height:62.6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p w14:paraId="11DD1519" w14:textId="2DB0C3CB" w:rsidR="00E41979" w:rsidRPr="00425DB7" w:rsidRDefault="00E41979" w:rsidP="00E4197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B37945">
                            <w:t>13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" fillcolor="black [3213]" strokecolor="white [3212]" strokeweight="3pt">
                    <v:textbox>
                      <w:txbxContent>
                        <w:p w14:paraId="697F2829" w14:textId="77777777" w:rsidR="00E41979" w:rsidRPr="00535962" w:rsidRDefault="00E41979" w:rsidP="00E4197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E43B8"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88930B" wp14:editId="5C98F866">
                <wp:simplePos x="0" y="0"/>
                <wp:positionH relativeFrom="column">
                  <wp:posOffset>999490</wp:posOffset>
                </wp:positionH>
                <wp:positionV relativeFrom="paragraph">
                  <wp:posOffset>238125</wp:posOffset>
                </wp:positionV>
                <wp:extent cx="3771900" cy="44450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33386" w14:textId="06BCD5ED" w:rsidR="004E43B8" w:rsidRPr="002E1412" w:rsidRDefault="00D03EC2" w:rsidP="004E43B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43B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4E43B8"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8930B" id="Cuadro de texto 29" o:spid="_x0000_s1031" type="#_x0000_t202" style="position:absolute;margin-left:78.7pt;margin-top:18.75pt;width:297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" stroked="f">
                <v:textbox>
                  <w:txbxContent>
                    <w:p w14:paraId="7B533386" w14:textId="06BCD5ED" w:rsidR="004E43B8" w:rsidRPr="002E1412" w:rsidRDefault="00000000" w:rsidP="004E43B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 w:rsidR="004E43B8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 w:rsidR="004E43B8"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2A8724" wp14:editId="4F8F4B44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953C8" w14:textId="77777777" w:rsidR="0026335F" w:rsidRPr="0026335F" w:rsidRDefault="00D03E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A8724" id="Text Box 12" o:spid="_x0000_s1032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zXKN2d4AAAAJAQAADwAAAAAAAAAAAAAAAAA+BAAAZHJzL2Rvd25yZXYueG1s&#10;UEsFBgAAAAAEAAQA8wAAAEkFAAAAAA==&#10;" filled="f" stroked="f">
                <v:textbox>
                  <w:txbxContent>
                    <w:p w14:paraId="2E1953C8" w14:textId="77777777" w:rsidR="0026335F" w:rsidRPr="0026335F" w:rsidRDefault="00F738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474BB7" wp14:editId="1530876C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17840" w14:textId="1DF34D7D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74BB7" id="Text Box 2" o:spid="_x0000_s1033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67vA4N4AAAAKAQAADwAAAAAAAAAAAAAAAAA+BAAAZHJzL2Rvd25yZXYueG1s&#10;UEsFBgAAAAAEAAQA8wAAAEkFAAAAAA==&#10;" filled="f" stroked="f">
                <v:textbox>
                  <w:txbxContent>
                    <w:p w14:paraId="25317840" w14:textId="1DF34D7D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36ABE2" wp14:editId="4426BC20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27448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6ABE2" id="Text Box 26" o:spid="_x0000_s1034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KUM3i/gAAAACgEAAA8AAAAAAAAAAAAAAAAANAQAAGRycy9kb3ducmV2LnhtbFBLBQYAAAAA&#10;BAAEAPMAAABBBQAAAAA=&#10;" filled="f" stroked="f">
                <v:textbox inset="0,0,0,0">
                  <w:txbxContent>
                    <w:p w14:paraId="07727448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8FF58C3" w14:textId="77777777" w:rsidR="00535962" w:rsidRPr="00535962" w:rsidRDefault="004E43B8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904377" wp14:editId="687917E6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AFF4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4377"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1TDRA3QAAAAkBAAAPAAAAAAAAAAAAAAAAADsEAABkcnMvZG93bnJldi54bWxQSwUG&#10;AAAAAAQABADzAAAARQUAAAAA&#10;" filled="f" stroked="f">
                <v:textbox>
                  <w:txbxContent>
                    <w:p w14:paraId="55AAFF4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6FD1C5E" w14:textId="77777777" w:rsidR="00535962" w:rsidRDefault="004E43B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96D383" wp14:editId="1D3CECDC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1D6A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6D383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34B1D6A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735E85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A2003B0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93A50DA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3D3C93D6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8004E0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BD9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A71298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53242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E5B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35E3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566B5F6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76A2363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036BA51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E96AA7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516669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703707EE" w14:textId="77777777" w:rsidTr="009079FB">
        <w:trPr>
          <w:trHeight w:val="731"/>
        </w:trPr>
        <w:tc>
          <w:tcPr>
            <w:tcW w:w="3402" w:type="dxa"/>
          </w:tcPr>
          <w:p w14:paraId="3DDC954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256EE66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6C04AEB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AAED5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4EB04AED" w14:textId="77777777" w:rsidTr="009079FB">
        <w:trPr>
          <w:trHeight w:val="731"/>
        </w:trPr>
        <w:tc>
          <w:tcPr>
            <w:tcW w:w="3402" w:type="dxa"/>
          </w:tcPr>
          <w:p w14:paraId="0A382AF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D47EED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E160AF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A5A7259" w14:textId="77777777" w:rsidTr="009079FB">
        <w:trPr>
          <w:trHeight w:val="731"/>
        </w:trPr>
        <w:tc>
          <w:tcPr>
            <w:tcW w:w="3402" w:type="dxa"/>
          </w:tcPr>
          <w:p w14:paraId="5C3736B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3B1BC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FA50F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AE1975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B77209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4295D9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17EA00B0" w14:textId="77777777" w:rsidTr="009079FB">
        <w:tc>
          <w:tcPr>
            <w:tcW w:w="3229" w:type="dxa"/>
            <w:vAlign w:val="center"/>
          </w:tcPr>
          <w:p w14:paraId="51F7B6D4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72DC87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2707B3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5032A0E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152934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C8859D" w14:textId="77777777" w:rsidTr="009079FB">
        <w:tc>
          <w:tcPr>
            <w:tcW w:w="3229" w:type="dxa"/>
          </w:tcPr>
          <w:p w14:paraId="072922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13C19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20F5F37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8974D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253614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94FE4E6" w14:textId="77777777" w:rsidTr="009079FB">
        <w:tc>
          <w:tcPr>
            <w:tcW w:w="3229" w:type="dxa"/>
          </w:tcPr>
          <w:p w14:paraId="7EBAAC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6C39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F5263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BC7A5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51D8A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2830775" w14:textId="77777777" w:rsidTr="009079FB">
        <w:tc>
          <w:tcPr>
            <w:tcW w:w="3229" w:type="dxa"/>
          </w:tcPr>
          <w:p w14:paraId="290D0A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44A14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58FEE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662D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88C1E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C1D717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265610C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49057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629219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28B9EF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r w:rsidR="005A5BA9" w:rsidRPr="008A04C0">
        <w:rPr>
          <w:rFonts w:ascii="Arial" w:hAnsi="Arial" w:cs="Arial"/>
          <w:bCs/>
          <w:sz w:val="22"/>
          <w:szCs w:val="22"/>
        </w:rPr>
        <w:t>etc.</w:t>
      </w:r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DB04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23FC7F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3E72F7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623C790" w14:textId="77777777" w:rsidTr="009079FB">
        <w:tc>
          <w:tcPr>
            <w:tcW w:w="3261" w:type="dxa"/>
            <w:vAlign w:val="center"/>
          </w:tcPr>
          <w:p w14:paraId="1714AE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F833F7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925E91B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E6C91D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2D6FF01C" w14:textId="77777777" w:rsidTr="009079FB">
        <w:tc>
          <w:tcPr>
            <w:tcW w:w="3261" w:type="dxa"/>
          </w:tcPr>
          <w:p w14:paraId="45ABAC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613740C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1357E16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B9E9F37" w14:textId="77777777" w:rsidTr="009079FB">
        <w:tc>
          <w:tcPr>
            <w:tcW w:w="3261" w:type="dxa"/>
          </w:tcPr>
          <w:p w14:paraId="3A5B300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4E257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FFB3B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F4EE71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104E6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1F9B605" w14:textId="77777777" w:rsidTr="009079FB">
        <w:tc>
          <w:tcPr>
            <w:tcW w:w="1560" w:type="dxa"/>
            <w:vAlign w:val="center"/>
          </w:tcPr>
          <w:p w14:paraId="24153BD4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DA4F2F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C096AA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304D9E1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CB6201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F830975" w14:textId="77777777" w:rsidTr="009079FB">
        <w:tc>
          <w:tcPr>
            <w:tcW w:w="1560" w:type="dxa"/>
          </w:tcPr>
          <w:p w14:paraId="43C8C95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8E0DB3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54565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6601B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E5D61E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4B64D81" w14:textId="77777777" w:rsidTr="009079FB">
        <w:tc>
          <w:tcPr>
            <w:tcW w:w="1560" w:type="dxa"/>
          </w:tcPr>
          <w:p w14:paraId="210E9C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88780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47DD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0441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61243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EBE57A" w14:textId="77777777" w:rsidTr="009079FB">
        <w:tc>
          <w:tcPr>
            <w:tcW w:w="1560" w:type="dxa"/>
          </w:tcPr>
          <w:p w14:paraId="40C848A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E98BD2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49D9D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A07B5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0A84F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B7A4756" w14:textId="77777777" w:rsidTr="009079FB">
        <w:tc>
          <w:tcPr>
            <w:tcW w:w="1560" w:type="dxa"/>
          </w:tcPr>
          <w:p w14:paraId="3BCF6CC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8D316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6AD73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3672A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ED8BA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D0F6EF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4216AA0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310454FE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E3D581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6269063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220CEC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6FA9EE8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5318909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8631B2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0DD1" w14:textId="77777777" w:rsidR="00D03EC2" w:rsidRDefault="00D03EC2" w:rsidP="001007E7">
      <w:pPr>
        <w:spacing w:after="0" w:line="240" w:lineRule="auto"/>
      </w:pPr>
      <w:r>
        <w:separator/>
      </w:r>
    </w:p>
  </w:endnote>
  <w:endnote w:type="continuationSeparator" w:id="0">
    <w:p w14:paraId="3A4C0AEA" w14:textId="77777777" w:rsidR="00D03EC2" w:rsidRDefault="00D03EC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3857" w14:textId="77777777" w:rsidR="001007E7" w:rsidRDefault="004E43B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651F35" wp14:editId="456B2120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D2957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651F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151D2957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E29F8B" wp14:editId="460F65F2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F78AE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59829E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E29F8B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7AF78AE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59829E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7C6D592" wp14:editId="01FC2805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5975A5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A70A0C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D5CE5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E59885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BD150C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528F6" w14:textId="77777777" w:rsidR="00D03EC2" w:rsidRDefault="00D03EC2" w:rsidP="001007E7">
      <w:pPr>
        <w:spacing w:after="0" w:line="240" w:lineRule="auto"/>
      </w:pPr>
      <w:r>
        <w:separator/>
      </w:r>
    </w:p>
  </w:footnote>
  <w:footnote w:type="continuationSeparator" w:id="0">
    <w:p w14:paraId="29B8C717" w14:textId="77777777" w:rsidR="00D03EC2" w:rsidRDefault="00D03EC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101F" w14:textId="24A653D7" w:rsidR="004D25CB" w:rsidRDefault="0016599C">
    <w:pPr>
      <w:pStyle w:val="Encabezado"/>
    </w:pPr>
    <w:r w:rsidRPr="0016599C">
      <w:rPr>
        <w:noProof/>
      </w:rPr>
      <w:drawing>
        <wp:anchor distT="0" distB="0" distL="114300" distR="114300" simplePos="0" relativeHeight="251668480" behindDoc="0" locked="0" layoutInCell="1" allowOverlap="1" wp14:anchorId="1CA8079A" wp14:editId="1BEB17C1">
          <wp:simplePos x="0" y="0"/>
          <wp:positionH relativeFrom="margin">
            <wp:align>center</wp:align>
          </wp:positionH>
          <wp:positionV relativeFrom="paragraph">
            <wp:posOffset>-229235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599C">
      <w:rPr>
        <w:noProof/>
      </w:rPr>
      <w:drawing>
        <wp:anchor distT="0" distB="0" distL="114300" distR="114300" simplePos="0" relativeHeight="251669504" behindDoc="0" locked="0" layoutInCell="1" allowOverlap="1" wp14:anchorId="0CF84853" wp14:editId="16E268B8">
          <wp:simplePos x="0" y="0"/>
          <wp:positionH relativeFrom="column">
            <wp:posOffset>-466725</wp:posOffset>
          </wp:positionH>
          <wp:positionV relativeFrom="paragraph">
            <wp:posOffset>212725</wp:posOffset>
          </wp:positionV>
          <wp:extent cx="872490" cy="298450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3B8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2EA8814" wp14:editId="6A732BD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0808A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B382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B382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A88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750808A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B382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B382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697034">
    <w:abstractNumId w:val="0"/>
  </w:num>
  <w:num w:numId="2" w16cid:durableId="1095907361">
    <w:abstractNumId w:val="2"/>
  </w:num>
  <w:num w:numId="3" w16cid:durableId="1577857983">
    <w:abstractNumId w:val="1"/>
  </w:num>
  <w:num w:numId="4" w16cid:durableId="353923420">
    <w:abstractNumId w:val="3"/>
  </w:num>
  <w:num w:numId="5" w16cid:durableId="1081833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3BE5"/>
    <w:rsid w:val="00034DD9"/>
    <w:rsid w:val="0004494E"/>
    <w:rsid w:val="00044FA8"/>
    <w:rsid w:val="00045479"/>
    <w:rsid w:val="00067874"/>
    <w:rsid w:val="00071BD7"/>
    <w:rsid w:val="00094CF9"/>
    <w:rsid w:val="000A35DD"/>
    <w:rsid w:val="000B0DCD"/>
    <w:rsid w:val="000C73D4"/>
    <w:rsid w:val="00100079"/>
    <w:rsid w:val="001007E7"/>
    <w:rsid w:val="001020C0"/>
    <w:rsid w:val="0011657E"/>
    <w:rsid w:val="00130549"/>
    <w:rsid w:val="00134A7E"/>
    <w:rsid w:val="00157600"/>
    <w:rsid w:val="0016599C"/>
    <w:rsid w:val="0016722A"/>
    <w:rsid w:val="00170EC5"/>
    <w:rsid w:val="00181E8D"/>
    <w:rsid w:val="00194FF2"/>
    <w:rsid w:val="00196F47"/>
    <w:rsid w:val="001971CB"/>
    <w:rsid w:val="001A3F92"/>
    <w:rsid w:val="001F08D6"/>
    <w:rsid w:val="001F73A7"/>
    <w:rsid w:val="002009A7"/>
    <w:rsid w:val="00253DBA"/>
    <w:rsid w:val="00254C69"/>
    <w:rsid w:val="0026335F"/>
    <w:rsid w:val="00295BD4"/>
    <w:rsid w:val="002B43A0"/>
    <w:rsid w:val="002B46D1"/>
    <w:rsid w:val="002D1FDB"/>
    <w:rsid w:val="002D451D"/>
    <w:rsid w:val="002E1412"/>
    <w:rsid w:val="002E4EFC"/>
    <w:rsid w:val="00314023"/>
    <w:rsid w:val="00341484"/>
    <w:rsid w:val="00386D9A"/>
    <w:rsid w:val="00392351"/>
    <w:rsid w:val="00392F6D"/>
    <w:rsid w:val="00404131"/>
    <w:rsid w:val="0042490F"/>
    <w:rsid w:val="004379A6"/>
    <w:rsid w:val="004523E0"/>
    <w:rsid w:val="0045550B"/>
    <w:rsid w:val="00456C17"/>
    <w:rsid w:val="00466B9C"/>
    <w:rsid w:val="0047449D"/>
    <w:rsid w:val="004B30DA"/>
    <w:rsid w:val="004C428B"/>
    <w:rsid w:val="004D25CB"/>
    <w:rsid w:val="004D45A8"/>
    <w:rsid w:val="004E43B8"/>
    <w:rsid w:val="00500DA4"/>
    <w:rsid w:val="005076A4"/>
    <w:rsid w:val="00513E38"/>
    <w:rsid w:val="005302D3"/>
    <w:rsid w:val="00535962"/>
    <w:rsid w:val="00541726"/>
    <w:rsid w:val="00544A18"/>
    <w:rsid w:val="00574BA5"/>
    <w:rsid w:val="00587EC0"/>
    <w:rsid w:val="005A5BA9"/>
    <w:rsid w:val="005E2309"/>
    <w:rsid w:val="005E515F"/>
    <w:rsid w:val="005F7D52"/>
    <w:rsid w:val="00601675"/>
    <w:rsid w:val="00605C4C"/>
    <w:rsid w:val="00611A07"/>
    <w:rsid w:val="0062592A"/>
    <w:rsid w:val="00643FAC"/>
    <w:rsid w:val="006445B2"/>
    <w:rsid w:val="006471AF"/>
    <w:rsid w:val="006506D0"/>
    <w:rsid w:val="00651E48"/>
    <w:rsid w:val="0065420B"/>
    <w:rsid w:val="00656060"/>
    <w:rsid w:val="00660010"/>
    <w:rsid w:val="00666D56"/>
    <w:rsid w:val="006709BC"/>
    <w:rsid w:val="00681BB1"/>
    <w:rsid w:val="006A3139"/>
    <w:rsid w:val="006E0623"/>
    <w:rsid w:val="006F567F"/>
    <w:rsid w:val="00725091"/>
    <w:rsid w:val="00780880"/>
    <w:rsid w:val="007B0E1F"/>
    <w:rsid w:val="007B6F6F"/>
    <w:rsid w:val="007C2731"/>
    <w:rsid w:val="007D0AA9"/>
    <w:rsid w:val="007F0326"/>
    <w:rsid w:val="00820C9F"/>
    <w:rsid w:val="0082707E"/>
    <w:rsid w:val="008315B0"/>
    <w:rsid w:val="008A04C0"/>
    <w:rsid w:val="008A25F8"/>
    <w:rsid w:val="008B3AE5"/>
    <w:rsid w:val="008C388B"/>
    <w:rsid w:val="008C5818"/>
    <w:rsid w:val="008D73DC"/>
    <w:rsid w:val="008F3922"/>
    <w:rsid w:val="009079FB"/>
    <w:rsid w:val="0095207F"/>
    <w:rsid w:val="00966EEE"/>
    <w:rsid w:val="00976D51"/>
    <w:rsid w:val="009A29C7"/>
    <w:rsid w:val="009A4E12"/>
    <w:rsid w:val="009A513B"/>
    <w:rsid w:val="00A16099"/>
    <w:rsid w:val="00A231BB"/>
    <w:rsid w:val="00A42497"/>
    <w:rsid w:val="00A640BD"/>
    <w:rsid w:val="00A641A7"/>
    <w:rsid w:val="00A72F42"/>
    <w:rsid w:val="00AA03B1"/>
    <w:rsid w:val="00AD7919"/>
    <w:rsid w:val="00AE0BEA"/>
    <w:rsid w:val="00B37945"/>
    <w:rsid w:val="00B45752"/>
    <w:rsid w:val="00B57326"/>
    <w:rsid w:val="00B62EEF"/>
    <w:rsid w:val="00B94143"/>
    <w:rsid w:val="00B97B51"/>
    <w:rsid w:val="00BA0007"/>
    <w:rsid w:val="00BA32BE"/>
    <w:rsid w:val="00BA6583"/>
    <w:rsid w:val="00BB1D79"/>
    <w:rsid w:val="00BC1D0C"/>
    <w:rsid w:val="00BC53C4"/>
    <w:rsid w:val="00BC61BD"/>
    <w:rsid w:val="00BE0B91"/>
    <w:rsid w:val="00BF56C5"/>
    <w:rsid w:val="00C078CB"/>
    <w:rsid w:val="00C22DBE"/>
    <w:rsid w:val="00C5078F"/>
    <w:rsid w:val="00C66D08"/>
    <w:rsid w:val="00C7470C"/>
    <w:rsid w:val="00C765D6"/>
    <w:rsid w:val="00C76C24"/>
    <w:rsid w:val="00CA0E82"/>
    <w:rsid w:val="00CA164C"/>
    <w:rsid w:val="00CA4661"/>
    <w:rsid w:val="00CC322F"/>
    <w:rsid w:val="00CC3EB7"/>
    <w:rsid w:val="00CD2302"/>
    <w:rsid w:val="00CE67A3"/>
    <w:rsid w:val="00D03EC2"/>
    <w:rsid w:val="00D24FA7"/>
    <w:rsid w:val="00D42B20"/>
    <w:rsid w:val="00D45A3E"/>
    <w:rsid w:val="00D4665D"/>
    <w:rsid w:val="00D54A70"/>
    <w:rsid w:val="00D64696"/>
    <w:rsid w:val="00D90D49"/>
    <w:rsid w:val="00DA69C7"/>
    <w:rsid w:val="00DC266C"/>
    <w:rsid w:val="00DC5D96"/>
    <w:rsid w:val="00DC6F65"/>
    <w:rsid w:val="00DD4F3E"/>
    <w:rsid w:val="00DD6EDB"/>
    <w:rsid w:val="00DF6AAE"/>
    <w:rsid w:val="00E127E7"/>
    <w:rsid w:val="00E13E55"/>
    <w:rsid w:val="00E14BD3"/>
    <w:rsid w:val="00E3215C"/>
    <w:rsid w:val="00E40C14"/>
    <w:rsid w:val="00E41979"/>
    <w:rsid w:val="00E446DC"/>
    <w:rsid w:val="00E46B33"/>
    <w:rsid w:val="00E82502"/>
    <w:rsid w:val="00E9639E"/>
    <w:rsid w:val="00EA2F84"/>
    <w:rsid w:val="00EA6B34"/>
    <w:rsid w:val="00EA7406"/>
    <w:rsid w:val="00EE1E7B"/>
    <w:rsid w:val="00F05011"/>
    <w:rsid w:val="00F14C9C"/>
    <w:rsid w:val="00F225BF"/>
    <w:rsid w:val="00F53753"/>
    <w:rsid w:val="00F70721"/>
    <w:rsid w:val="00F7167E"/>
    <w:rsid w:val="00F73860"/>
    <w:rsid w:val="00F7443C"/>
    <w:rsid w:val="00F9504D"/>
    <w:rsid w:val="00FB13A2"/>
    <w:rsid w:val="00FB3827"/>
    <w:rsid w:val="00FB54E9"/>
    <w:rsid w:val="00FC2870"/>
    <w:rsid w:val="00FD006C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F977A93"/>
  <w15:docId w15:val="{5F65121F-E4E7-4BCD-9A07-980833B8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6445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45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6445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4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6445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6445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8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A7E01-4F6C-4420-982D-4530689B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18</cp:revision>
  <cp:lastPrinted>2011-03-04T18:59:00Z</cp:lastPrinted>
  <dcterms:created xsi:type="dcterms:W3CDTF">2020-01-27T14:47:00Z</dcterms:created>
  <dcterms:modified xsi:type="dcterms:W3CDTF">2026-08-04T18:41:00Z</dcterms:modified>
</cp:coreProperties>
</file>